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Gosport</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Gosport</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Gosport</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Gosport</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Gosport</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7.4%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Gosport are estimated to have a score of 1-2 on the PGSI (low-risk gambling), whilst </w:t>
      </w:r>
      <w:r w:rsidRPr="00773DF7">
        <w:rPr>
          <w:rFonts w:ascii="Libre Franklin Light" w:hAnsi="Libre Franklin Light" w:cs="Calibri Light"/>
          <w:b/>
          <w:bCs/>
          <w:color w:val="C45911" w:themeColor="accent2" w:themeShade="BF"/>
        </w:rPr>
        <w:t xml:space="preserve">3.6%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2.0%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50.0% </w:t>
      </w:r>
      <w:r w:rsidRPr="004747BF">
        <w:rPr>
          <w:rFonts w:ascii="Libre Franklin Light" w:eastAsia="Times New Roman" w:hAnsi="Libre Franklin Light" w:cs="Calibri Light"/>
        </w:rPr>
        <w:t xml:space="preserve">of those respondents classified as PGSI 8+ in Gosport</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Gosport is estimated to be </w:t>
      </w:r>
      <w:r w:rsidRPr="00773DF7">
        <w:rPr>
          <w:rFonts w:ascii="Libre Franklin Light" w:eastAsia="Times New Roman" w:hAnsi="Libre Franklin Light" w:cs="Calibri Light"/>
          <w:b/>
          <w:bCs/>
          <w:color w:val="C45911" w:themeColor="accent2" w:themeShade="BF"/>
        </w:rPr>
        <w:t xml:space="preserve">£1,202,634</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Gosport</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13.0%</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Gosport</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7.4%</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similar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Gosport</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3.6%</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Gosport</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2.0%</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Gosport.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Gosport</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Gosport.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Gosport</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2.7%</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22.9%</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Gosport</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50.0%</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Gosport.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Gosport</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5.4%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19.4%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Gosport</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Gosport</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45.0%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Gosport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Gosport</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Gosport</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£1,202,634</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Gosport</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£19,589</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£405,110</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£29,021</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£8,162</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£14,964</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£725,788</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£1,202,634</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Gosport</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Gosport</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18.9%</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Gosport</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16.9%</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Gosport</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4.6%</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Gosport</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1.7%</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Gosport</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54.8%</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Gosport</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18.9%</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Gosport</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16.9%</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Gosport</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4.6%</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Gosport</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1.7%</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Gosport</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similar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54.8%</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Gosport</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CFE16A00-CB1E-4046-BF01-4D76BA0C688A}"/>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